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5146533C" w14:textId="31FC53E9" w:rsidR="00B53D0D" w:rsidRPr="00F51763" w:rsidRDefault="00B53D0D" w:rsidP="004063EC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  <w:r w:rsidR="004063EC">
        <w:rPr>
          <w:rFonts w:ascii="Calibri" w:hAnsi="Calibri" w:cs="Calibri"/>
          <w:sz w:val="24"/>
          <w:szCs w:val="24"/>
        </w:rPr>
        <w:t xml:space="preserve"> </w:t>
      </w:r>
    </w:p>
    <w:p w14:paraId="11F40DA0" w14:textId="382BD2E8" w:rsidR="00B53D0D" w:rsidRPr="00F51763" w:rsidRDefault="00B53D0D" w:rsidP="004063EC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  <w:r w:rsidR="004063EC">
        <w:rPr>
          <w:rFonts w:ascii="Calibri" w:hAnsi="Calibri" w:cs="Calibri"/>
          <w:sz w:val="24"/>
          <w:szCs w:val="24"/>
        </w:rPr>
        <w:t xml:space="preserve"> </w:t>
      </w:r>
    </w:p>
    <w:p w14:paraId="5ABB6B05" w14:textId="0446F024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F51763">
        <w:rPr>
          <w:rFonts w:ascii="Calibri" w:hAnsi="Calibri" w:cs="Calibri"/>
          <w:sz w:val="24"/>
          <w:szCs w:val="24"/>
        </w:rPr>
        <w:t xml:space="preserve">Formativo </w:t>
      </w:r>
      <w:r w:rsidR="24891A0C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4063EC">
        <w:rPr>
          <w:rFonts w:ascii="Calibri" w:hAnsi="Calibri" w:cs="Calibri"/>
          <w:sz w:val="24"/>
          <w:szCs w:val="24"/>
        </w:rPr>
        <w:t xml:space="preserve"> </w:t>
      </w:r>
    </w:p>
    <w:p w14:paraId="63058BFC" w14:textId="30775119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Fase del Proyecto </w:t>
      </w:r>
      <w:r w:rsidR="7A59C7AB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4063EC">
        <w:rPr>
          <w:rFonts w:ascii="Calibri" w:hAnsi="Calibri" w:cs="Calibri"/>
          <w:sz w:val="24"/>
          <w:szCs w:val="24"/>
        </w:rPr>
        <w:t xml:space="preserve"> </w:t>
      </w:r>
    </w:p>
    <w:p w14:paraId="66D83556" w14:textId="220AA4F6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="00E54187" w:rsidRPr="00F51763">
        <w:rPr>
          <w:rFonts w:ascii="Calibri" w:hAnsi="Calibri" w:cs="Calibri"/>
          <w:sz w:val="24"/>
          <w:szCs w:val="24"/>
        </w:rPr>
        <w:t xml:space="preserve"> </w:t>
      </w:r>
      <w:r w:rsidR="5A7EFF2D" w:rsidRPr="00F51763">
        <w:rPr>
          <w:rFonts w:ascii="Calibri" w:hAnsi="Calibri" w:cs="Calibri"/>
          <w:sz w:val="24"/>
          <w:szCs w:val="24"/>
        </w:rPr>
        <w:t>Formativo (</w:t>
      </w:r>
      <w:r w:rsidRPr="00F51763">
        <w:rPr>
          <w:rFonts w:ascii="Calibri" w:hAnsi="Calibri" w:cs="Calibri"/>
          <w:sz w:val="24"/>
          <w:szCs w:val="24"/>
        </w:rPr>
        <w:t xml:space="preserve">si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4063EC">
        <w:rPr>
          <w:rFonts w:ascii="Calibri" w:hAnsi="Calibri" w:cs="Calibri"/>
          <w:sz w:val="24"/>
          <w:szCs w:val="24"/>
        </w:rPr>
        <w:t xml:space="preserve"> </w:t>
      </w:r>
    </w:p>
    <w:p w14:paraId="0F830893" w14:textId="237BABBE" w:rsidR="00B53D0D" w:rsidRPr="00F51763" w:rsidRDefault="00B53D0D" w:rsidP="004063EC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4063EC">
        <w:rPr>
          <w:rFonts w:ascii="Calibri" w:hAnsi="Calibri" w:cs="Calibri"/>
          <w:sz w:val="24"/>
          <w:szCs w:val="24"/>
        </w:rPr>
        <w:t xml:space="preserve"> </w:t>
      </w:r>
    </w:p>
    <w:p w14:paraId="30ECAB32" w14:textId="5A785696" w:rsidR="00B53D0D" w:rsidRDefault="00B53D0D" w:rsidP="00B305E1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63EC">
        <w:rPr>
          <w:rFonts w:ascii="Calibri" w:hAnsi="Calibri" w:cs="Calibri"/>
          <w:sz w:val="24"/>
          <w:szCs w:val="24"/>
        </w:rPr>
        <w:t>Resultados de Aprendizaje:</w:t>
      </w:r>
      <w:r w:rsidR="004063EC" w:rsidRPr="004063EC">
        <w:rPr>
          <w:rFonts w:ascii="Calibri" w:hAnsi="Calibri" w:cs="Calibri"/>
          <w:sz w:val="24"/>
          <w:szCs w:val="24"/>
        </w:rPr>
        <w:t xml:space="preserve"> </w:t>
      </w:r>
    </w:p>
    <w:p w14:paraId="2F477666" w14:textId="433A8C31" w:rsid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="005E2F69" w:rsidRPr="00F51763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F51763">
        <w:rPr>
          <w:rFonts w:ascii="Calibri" w:hAnsi="Calibri" w:cs="Calibri"/>
          <w:sz w:val="24"/>
          <w:szCs w:val="24"/>
        </w:rPr>
        <w:t xml:space="preserve"> (horas):</w:t>
      </w:r>
      <w:r w:rsidR="006F7AC9">
        <w:rPr>
          <w:rFonts w:ascii="Calibri" w:hAnsi="Calibri" w:cs="Calibri"/>
          <w:sz w:val="24"/>
          <w:szCs w:val="24"/>
        </w:rPr>
        <w:t xml:space="preserve"> </w:t>
      </w:r>
      <w:bookmarkStart w:id="0" w:name="_GoBack"/>
      <w:bookmarkEnd w:id="0"/>
      <w:r w:rsidR="004063EC">
        <w:rPr>
          <w:rFonts w:ascii="Calibri" w:hAnsi="Calibri" w:cs="Calibri"/>
          <w:sz w:val="24"/>
          <w:szCs w:val="24"/>
        </w:rPr>
        <w:t xml:space="preserve"> horas</w:t>
      </w: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0B6B485B" w14:textId="09327A32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Motivar hacia la actividad de aprendizaje en consideración a las fortalezas que aportará en el desarrollo de habilidades y destrezas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</w:p>
    <w:p w14:paraId="2DC37638" w14:textId="77777777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Guiar y organizar el aprendizaje de manera que se oriente al desarrollo integral del aprendiz</w:t>
      </w:r>
    </w:p>
    <w:p w14:paraId="3E9B0DCC" w14:textId="52518033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Motivar a la acción, al trabajo autónomo sistemático y organizado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</w:p>
    <w:p w14:paraId="5D6D2193" w14:textId="73B71946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Relacionar conocimientos previos con los nuevos para la construcción significativa de los mismos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</w:p>
    <w:p w14:paraId="5C45B4A8" w14:textId="77777777" w:rsidR="00A33B21" w:rsidRDefault="00B53D0D" w:rsidP="009448E8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Promover el aprendizaje colaborativo y el crecimiento integral del grupo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</w:p>
    <w:p w14:paraId="05E7627C" w14:textId="63E93677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4B0A315C" w:rsidR="00B53D0D" w:rsidRPr="00F51763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  <w:r w:rsidR="00294BCF">
        <w:rPr>
          <w:rFonts w:ascii="Calibri" w:hAnsi="Calibri" w:cs="Calibri"/>
          <w:b/>
          <w:bCs/>
          <w:sz w:val="24"/>
          <w:szCs w:val="24"/>
          <w:lang w:val="es-MX"/>
        </w:rPr>
        <w:t xml:space="preserve"> </w:t>
      </w:r>
    </w:p>
    <w:p w14:paraId="7D9E4CD0" w14:textId="6547130F" w:rsidR="00172F63" w:rsidRPr="00F51763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F51763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F51763">
        <w:rPr>
          <w:rFonts w:cs="Calibri"/>
          <w:b/>
          <w:bCs/>
          <w:sz w:val="24"/>
          <w:szCs w:val="24"/>
          <w:lang w:val="es-MX"/>
        </w:rPr>
        <w:t>:</w:t>
      </w:r>
    </w:p>
    <w:p w14:paraId="30208798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6AFE8DDC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lastRenderedPageBreak/>
        <w:t xml:space="preserve">Ambiente requerido:  </w:t>
      </w:r>
    </w:p>
    <w:p w14:paraId="4295213D" w14:textId="45A174F4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6E2905C9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36CFEE0D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</w:p>
    <w:p w14:paraId="61EC3047" w14:textId="1A6D4C4D" w:rsid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F51763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="00451A05" w:rsidRPr="00F51763">
        <w:rPr>
          <w:rFonts w:ascii="Calibri" w:hAnsi="Calibri" w:cs="Calibri"/>
          <w:b/>
          <w:bCs/>
        </w:rPr>
        <w:t xml:space="preserve">Actividades de </w:t>
      </w:r>
      <w:r w:rsidR="00BA649D" w:rsidRPr="00F51763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F51763">
        <w:rPr>
          <w:rFonts w:ascii="Calibri" w:hAnsi="Calibri" w:cs="Calibri"/>
          <w:b/>
          <w:bCs/>
        </w:rPr>
        <w:t>conocimientos</w:t>
      </w:r>
      <w:r w:rsidR="00BA649D" w:rsidRPr="00F51763">
        <w:rPr>
          <w:rFonts w:ascii="Calibri" w:hAnsi="Calibri" w:cs="Calibri"/>
          <w:b/>
          <w:bCs/>
        </w:rPr>
        <w:t xml:space="preserve"> necesarios para el aprendizaje:</w:t>
      </w:r>
    </w:p>
    <w:p w14:paraId="751EED1B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3E7B0DDC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11CF7DE0" w14:textId="2C12302B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601CC2C1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4A6851C9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</w:p>
    <w:p w14:paraId="1F166689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</w:p>
    <w:p w14:paraId="3E152328" w14:textId="354E43E6" w:rsidR="00F51763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1ECBC812" w14:textId="3D138146" w:rsidR="003B493D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="00CC084F" w:rsidRPr="00F51763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F51763">
        <w:rPr>
          <w:rFonts w:cs="Calibri"/>
          <w:b/>
          <w:bCs/>
          <w:sz w:val="24"/>
          <w:szCs w:val="24"/>
        </w:rPr>
        <w:t>apropiación</w:t>
      </w:r>
      <w:r w:rsidR="00CC084F" w:rsidRPr="00F51763">
        <w:rPr>
          <w:rFonts w:cs="Calibri"/>
          <w:b/>
          <w:bCs/>
          <w:sz w:val="24"/>
          <w:szCs w:val="24"/>
        </w:rPr>
        <w:t xml:space="preserve">: </w:t>
      </w:r>
    </w:p>
    <w:p w14:paraId="1E68D225" w14:textId="77777777" w:rsidR="00EB09B6" w:rsidRPr="00F51763" w:rsidRDefault="00EB09B6" w:rsidP="00EB09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3652865F" w14:textId="77777777" w:rsidR="00EB09B6" w:rsidRPr="00F51763" w:rsidRDefault="00EB09B6" w:rsidP="00EB09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16F9B571" w14:textId="77777777" w:rsidR="00EB09B6" w:rsidRPr="00F51763" w:rsidRDefault="00EB09B6" w:rsidP="00EB09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o técnicas didácticas activas:  </w:t>
      </w:r>
    </w:p>
    <w:p w14:paraId="04B27C1B" w14:textId="77777777" w:rsidR="00EB09B6" w:rsidRPr="00F51763" w:rsidRDefault="00EB09B6" w:rsidP="00EB09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4E4FD94C" w14:textId="322AE345" w:rsidR="00EB09B6" w:rsidRPr="00F51763" w:rsidRDefault="00EB09B6" w:rsidP="00EB09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1201FE">
        <w:rPr>
          <w:rFonts w:eastAsia="Arial" w:cs="Calibri"/>
          <w:bCs/>
        </w:rPr>
        <w:t xml:space="preserve"> </w:t>
      </w:r>
    </w:p>
    <w:p w14:paraId="68500901" w14:textId="77777777" w:rsidR="00EB09B6" w:rsidRPr="00F51763" w:rsidRDefault="00EB09B6" w:rsidP="00EB09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Evidencias de aprendizaje:</w:t>
      </w:r>
    </w:p>
    <w:p w14:paraId="617667BE" w14:textId="77777777" w:rsidR="00EB09B6" w:rsidRPr="00F51763" w:rsidRDefault="00EB09B6" w:rsidP="00EB09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</w:p>
    <w:p w14:paraId="59EE41E3" w14:textId="3999E0AB" w:rsidR="00EB09B6" w:rsidRPr="00EB09B6" w:rsidRDefault="00EB09B6" w:rsidP="00EB09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</w:t>
      </w:r>
      <w:r>
        <w:rPr>
          <w:rFonts w:eastAsia="Arial" w:cs="Calibri"/>
          <w:bCs/>
        </w:rPr>
        <w:t xml:space="preserve"> de la actividad:  horas.</w:t>
      </w:r>
    </w:p>
    <w:p w14:paraId="42C352DF" w14:textId="74733D04" w:rsidR="00815D58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F51763"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F51763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71E26431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152A9F91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1F384995" w14:textId="5592718A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D83FDF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2E043272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4D6B8CAE" w14:textId="1D0DA7E3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</w:p>
    <w:p w14:paraId="68B81950" w14:textId="77777777" w:rsidR="00F51763" w:rsidRP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Evidencias de aprendizaje:</w:t>
      </w:r>
    </w:p>
    <w:p w14:paraId="79B009A5" w14:textId="77777777" w:rsidR="00F51763" w:rsidRP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lastRenderedPageBreak/>
        <w:t>Instrumentos de evaluación:</w:t>
      </w:r>
    </w:p>
    <w:p w14:paraId="3200C7DA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</w:p>
    <w:p w14:paraId="41CAF45F" w14:textId="168F9CC8" w:rsidR="00F51763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7659AA" w:rsidRPr="00F51763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7659AA" w:rsidRPr="00F51763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5814448F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14:paraId="1574F07D" w14:textId="6C5718D0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B92BADE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24E5EC53" w14:textId="2AEEF0A5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14:paraId="23A802B2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711" w:type="dxa"/>
          </w:tcPr>
          <w:p w14:paraId="7F7C38A2" w14:textId="77777777" w:rsidR="007659AA" w:rsidRPr="00F51763" w:rsidRDefault="007659AA" w:rsidP="00BB464D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0CCB4776" w14:textId="0C1B060A" w:rsidR="00F51763" w:rsidRPr="009448E8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14:paraId="15ADBB07" w14:textId="77777777" w:rsidR="009448E8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37611D36" w14:textId="1D2305D5" w:rsidR="00F51763" w:rsidRDefault="00B53D0D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F51763">
        <w:rPr>
          <w:rFonts w:cs="Calibri"/>
          <w:sz w:val="24"/>
          <w:szCs w:val="24"/>
        </w:rPr>
        <w:t>. (</w:t>
      </w:r>
      <w:r w:rsidR="00E413A0"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42F632F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089027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C39AA7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872F88B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EE04170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4355B6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27A0CB4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70A05259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D31CB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491903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78111428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701" w:type="dxa"/>
          </w:tcPr>
          <w:p w14:paraId="423F3BFD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551" w:type="dxa"/>
          </w:tcPr>
          <w:p w14:paraId="0EED43B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09B67" w14:textId="77777777" w:rsidR="002A289A" w:rsidRDefault="002A289A">
      <w:pPr>
        <w:spacing w:after="0" w:line="240" w:lineRule="auto"/>
      </w:pPr>
      <w:r>
        <w:separator/>
      </w:r>
    </w:p>
  </w:endnote>
  <w:endnote w:type="continuationSeparator" w:id="0">
    <w:p w14:paraId="09D3AB36" w14:textId="77777777" w:rsidR="002A289A" w:rsidRDefault="002A289A">
      <w:pPr>
        <w:spacing w:after="0" w:line="240" w:lineRule="auto"/>
      </w:pPr>
      <w:r>
        <w:continuationSeparator/>
      </w:r>
    </w:p>
  </w:endnote>
  <w:endnote w:type="continuationNotice" w:id="1">
    <w:p w14:paraId="19E2A460" w14:textId="77777777" w:rsidR="002A289A" w:rsidRDefault="002A28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16889" w14:textId="77777777" w:rsidR="002A289A" w:rsidRDefault="002A289A">
      <w:pPr>
        <w:spacing w:after="0" w:line="240" w:lineRule="auto"/>
      </w:pPr>
      <w:r>
        <w:separator/>
      </w:r>
    </w:p>
  </w:footnote>
  <w:footnote w:type="continuationSeparator" w:id="0">
    <w:p w14:paraId="2AD83FCF" w14:textId="77777777" w:rsidR="002A289A" w:rsidRDefault="002A289A">
      <w:pPr>
        <w:spacing w:after="0" w:line="240" w:lineRule="auto"/>
      </w:pPr>
      <w:r>
        <w:continuationSeparator/>
      </w:r>
    </w:p>
  </w:footnote>
  <w:footnote w:type="continuationNotice" w:id="1">
    <w:p w14:paraId="4528F08D" w14:textId="77777777" w:rsidR="002A289A" w:rsidRDefault="002A28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60AA8" w14:textId="6D30D285" w:rsidR="00F51763" w:rsidRDefault="002A289A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DF2BE" w14:textId="36BC9D2D" w:rsidR="00E85AFD" w:rsidRDefault="002A289A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FD"/>
    <w:rsid w:val="00033399"/>
    <w:rsid w:val="000723CC"/>
    <w:rsid w:val="000935DA"/>
    <w:rsid w:val="000A648F"/>
    <w:rsid w:val="000C285C"/>
    <w:rsid w:val="000E3051"/>
    <w:rsid w:val="000F2166"/>
    <w:rsid w:val="00117BFB"/>
    <w:rsid w:val="001201FE"/>
    <w:rsid w:val="00172F63"/>
    <w:rsid w:val="00174851"/>
    <w:rsid w:val="001C508E"/>
    <w:rsid w:val="001D75C8"/>
    <w:rsid w:val="00233A9B"/>
    <w:rsid w:val="00294BCF"/>
    <w:rsid w:val="002A289A"/>
    <w:rsid w:val="002D12AD"/>
    <w:rsid w:val="002E0F5A"/>
    <w:rsid w:val="00301EE0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063EC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931AF"/>
    <w:rsid w:val="005A680A"/>
    <w:rsid w:val="005D3455"/>
    <w:rsid w:val="005D762E"/>
    <w:rsid w:val="005E2F69"/>
    <w:rsid w:val="005E716B"/>
    <w:rsid w:val="00604A19"/>
    <w:rsid w:val="00646F55"/>
    <w:rsid w:val="006866E9"/>
    <w:rsid w:val="006A0BF0"/>
    <w:rsid w:val="006F7AC9"/>
    <w:rsid w:val="00702E2E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B6B97"/>
    <w:rsid w:val="009D3278"/>
    <w:rsid w:val="00A30720"/>
    <w:rsid w:val="00A33B21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C40C7E"/>
    <w:rsid w:val="00CA46F1"/>
    <w:rsid w:val="00CA7209"/>
    <w:rsid w:val="00CC084F"/>
    <w:rsid w:val="00CC09B2"/>
    <w:rsid w:val="00CE37B3"/>
    <w:rsid w:val="00CE69A9"/>
    <w:rsid w:val="00CF66F5"/>
    <w:rsid w:val="00D11770"/>
    <w:rsid w:val="00D277E1"/>
    <w:rsid w:val="00D83FDF"/>
    <w:rsid w:val="00D85CF8"/>
    <w:rsid w:val="00DC52B5"/>
    <w:rsid w:val="00DD7DE9"/>
    <w:rsid w:val="00E34F6F"/>
    <w:rsid w:val="00E413A0"/>
    <w:rsid w:val="00E46BFA"/>
    <w:rsid w:val="00E5319B"/>
    <w:rsid w:val="00E54187"/>
    <w:rsid w:val="00E84005"/>
    <w:rsid w:val="00E85AFD"/>
    <w:rsid w:val="00EB09B6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4.xml><?xml version="1.0" encoding="utf-8"?>
<ds:datastoreItem xmlns:ds="http://schemas.openxmlformats.org/officeDocument/2006/customXml" ds:itemID="{62F79F5A-E1B7-42B6-A51B-EDF0E8AF2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55</TotalTime>
  <Pages>4</Pages>
  <Words>421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Ronald Smith</cp:lastModifiedBy>
  <cp:revision>123</cp:revision>
  <cp:lastPrinted>2016-06-08T13:42:00Z</cp:lastPrinted>
  <dcterms:created xsi:type="dcterms:W3CDTF">2023-05-11T21:49:00Z</dcterms:created>
  <dcterms:modified xsi:type="dcterms:W3CDTF">2025-03-07T14:26:00Z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